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557" w:rsidRDefault="003B6557" w:rsidP="003B65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RYMOR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B6557" w:rsidRDefault="003B6557" w:rsidP="003B65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Dover, Kent. Chapman.</w:t>
      </w:r>
    </w:p>
    <w:p w:rsidR="003B6557" w:rsidRDefault="003B6557" w:rsidP="003B6557">
      <w:pPr>
        <w:jc w:val="both"/>
        <w:rPr>
          <w:rFonts w:ascii="Times New Roman" w:hAnsi="Times New Roman" w:cs="Times New Roman"/>
        </w:rPr>
      </w:pPr>
    </w:p>
    <w:p w:rsidR="003B6557" w:rsidRDefault="003B6557" w:rsidP="003B6557">
      <w:pPr>
        <w:jc w:val="both"/>
        <w:rPr>
          <w:rFonts w:ascii="Times New Roman" w:hAnsi="Times New Roman" w:cs="Times New Roman"/>
        </w:rPr>
      </w:pPr>
    </w:p>
    <w:p w:rsidR="003B6557" w:rsidRDefault="003B6557" w:rsidP="003B65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Mathew of London, mercer(q.v.), brought a plaint of debt against him,</w:t>
      </w:r>
    </w:p>
    <w:p w:rsidR="003B6557" w:rsidRDefault="003B6557" w:rsidP="003B65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Briggis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Warehorn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Artour</w:t>
      </w:r>
      <w:proofErr w:type="spellEnd"/>
      <w:r>
        <w:rPr>
          <w:rFonts w:ascii="Times New Roman" w:hAnsi="Times New Roman" w:cs="Times New Roman"/>
        </w:rPr>
        <w:t xml:space="preserve"> of Great </w:t>
      </w:r>
      <w:proofErr w:type="spellStart"/>
      <w:r>
        <w:rPr>
          <w:rFonts w:ascii="Times New Roman" w:hAnsi="Times New Roman" w:cs="Times New Roman"/>
        </w:rPr>
        <w:t>Baddow</w:t>
      </w:r>
      <w:proofErr w:type="spellEnd"/>
      <w:r>
        <w:rPr>
          <w:rFonts w:ascii="Times New Roman" w:hAnsi="Times New Roman" w:cs="Times New Roman"/>
        </w:rPr>
        <w:t>,</w:t>
      </w:r>
    </w:p>
    <w:p w:rsidR="003B6557" w:rsidRDefault="003B6557" w:rsidP="003B65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Essex(q.v.).  </w:t>
      </w:r>
    </w:p>
    <w:p w:rsidR="003B6557" w:rsidRDefault="003B6557" w:rsidP="003B65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B6557" w:rsidRDefault="003B6557" w:rsidP="003B6557">
      <w:pPr>
        <w:jc w:val="both"/>
        <w:rPr>
          <w:rFonts w:ascii="Times New Roman" w:hAnsi="Times New Roman" w:cs="Times New Roman"/>
        </w:rPr>
      </w:pPr>
    </w:p>
    <w:p w:rsidR="003B6557" w:rsidRDefault="003B6557" w:rsidP="003B6557">
      <w:pPr>
        <w:jc w:val="both"/>
        <w:rPr>
          <w:rFonts w:ascii="Times New Roman" w:hAnsi="Times New Roman" w:cs="Times New Roman"/>
        </w:rPr>
      </w:pPr>
    </w:p>
    <w:p w:rsidR="003B6557" w:rsidRDefault="003B6557" w:rsidP="003B65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April 2018</w:t>
      </w:r>
    </w:p>
    <w:p w:rsidR="006B2F86" w:rsidRPr="00E71FC3" w:rsidRDefault="003B65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557" w:rsidRDefault="003B6557" w:rsidP="00E71FC3">
      <w:r>
        <w:separator/>
      </w:r>
    </w:p>
  </w:endnote>
  <w:endnote w:type="continuationSeparator" w:id="0">
    <w:p w:rsidR="003B6557" w:rsidRDefault="003B655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557" w:rsidRDefault="003B6557" w:rsidP="00E71FC3">
      <w:r>
        <w:separator/>
      </w:r>
    </w:p>
  </w:footnote>
  <w:footnote w:type="continuationSeparator" w:id="0">
    <w:p w:rsidR="003B6557" w:rsidRDefault="003B655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557"/>
    <w:rsid w:val="001A7C09"/>
    <w:rsid w:val="003B655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2FD619-B2AE-4542-A4DA-4AEB3A5A0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655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B65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2018-05-20T19:27:00Z</dcterms:created>
  <dcterms:modified xsi:type="dcterms:W3CDTF">2018-05-20T19:28:00Z</dcterms:modified>
</cp:coreProperties>
</file>